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f642ce" w14:textId="9f642c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B7975">
      <w:pPr>
        <w:jc w:val="center"/>
        <w:rPr>
          <w:rFonts w:cs="Arial"/>
          <w:b/>
        </w:rPr>
      </w:pPr>
      <w:r w:rsidRPr="00DB7975">
        <w:rPr>
          <w:rFonts w:cs="Arial"/>
          <w:b/>
        </w:rPr>
        <w:t>AQUA TECHNIK INSTALACIJE j.d.o.o., OIB: 17381623356, Poreč, Palacina 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30437B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B7975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srpnja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DB7975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34CA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B7975">
        <w:rPr>
          <w:rFonts w:cs="Arial"/>
        </w:rPr>
        <w:t>2.300,44</w:t>
      </w:r>
      <w:r w:rsidR="00F34CAB">
        <w:rPr>
          <w:rFonts w:cs="Arial"/>
        </w:rPr>
        <w:t xml:space="preserve"> eura. Na današnji dan blokada iznosi </w:t>
      </w:r>
      <w:r w:rsidRPr="00913486" w:rsidR="00357424">
        <w:rPr>
          <w:rFonts w:cs="Arial"/>
          <w:color w:val="000000" w:themeColor="text1"/>
        </w:rPr>
        <w:t xml:space="preserve">20.898,86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913486">
        <w:rPr>
          <w:rFonts w:cs="Arial"/>
        </w:rPr>
        <w:t xml:space="preserve"> vrijednije </w:t>
      </w:r>
      <w:r w:rsidRPr="00BE62FB">
        <w:rPr>
          <w:rFonts w:cs="Arial"/>
        </w:rPr>
        <w:t xml:space="preserve">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B7975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0437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B7975" w:rsidP="00DB7975" w:rsidRDefault="00DB797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322/2023-11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B7975">
      <w:rPr>
        <w:rFonts w:ascii="Arial" w:hAnsi="Arial" w:cs="Arial"/>
      </w:rPr>
      <w:t>322/2023-11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3BAC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437B"/>
    <w:rsid w:val="003079B6"/>
    <w:rsid w:val="003313E8"/>
    <w:rsid w:val="00357424"/>
    <w:rsid w:val="00382C76"/>
    <w:rsid w:val="00395085"/>
    <w:rsid w:val="003E49B3"/>
    <w:rsid w:val="00425C28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C47D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3486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639F"/>
    <w:rsid w:val="00DB7975"/>
    <w:rsid w:val="00DF0331"/>
    <w:rsid w:val="00E3781E"/>
    <w:rsid w:val="00E51C1E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B83F03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043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43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437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437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437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St-322/2023-11</izvorni_sadrzaj>
    <derivirana_varijabla naziv="DomainObject.Zapisnik.Oznaka_1">St-322/2023-11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srpnja 2023.</izvorni_sadrzaj>
    <derivirana_varijabla naziv="DomainObject.Predmet.DatumIzradeOptuznogAkta_1">31. srpnja 2023.</derivirana_varijabla>
  </DomainObject.Predmet.DatumIzradeOptuznogAkta>
  <DomainObject.Predmet.DatumIzradeOptuznogAktaFormated>
    <izvorni_sadrzaj>31.7.2023.</izvorni_sadrzaj>
    <derivirana_varijabla naziv="DomainObject.Predmet.DatumIzradeOptuznogAktaFormated_1">31.7.2023.</derivirana_varijabla>
  </DomainObject.Predmet.DatumIzradeOptuznogAktaFormated>
  <DomainObject.Predmet.DatumOsnivanja>
    <izvorni_sadrzaj>1. kolovoza 2023.</izvorni_sadrzaj>
    <derivirana_varijabla naziv="DomainObject.Predmet.DatumOsnivanja_1">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srpnja 2023.</izvorni_sadrzaj>
    <derivirana_varijabla naziv="DomainObject.Predmet.DatumPrimitkaOptuznogAkta_1">31.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St-322/2023</izvorni_sadrzaj>
    <derivirana_varijabla naziv="DomainObject.Predmet.OznakaBroj_1">St-322/2023</derivirana_varijabla>
  </DomainObject.Predmet.OznakaBroj>
  <DomainObject.Predmet.OznakaBrojOptuznogAkta>
    <izvorni_sadrzaj>04-06-23-3203</izvorni_sadrzaj>
    <derivirana_varijabla naziv="DomainObject.Predmet.OznakaBrojOptuznogAkta_1">04-06-23-3203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TECHNIK INSTALACIJE j.d.o.o. POREČ zastupanog po punomoćniku Dejan Kovačić</izvorni_sadrzaj>
    <derivirana_varijabla naziv="DomainObject.Predmet.ProtustrankaFormated_1">  AQUA TECHNIK INSTALACIJE j.d.o.o. POREČ zastupanog po punomoćniku Dejan Kovačić</derivirana_varijabla>
  </DomainObject.Predmet.ProtustrankaFormated>
  <DomainObject.Predmet.ProtustrankaFormatedOIB>
    <izvorni_sadrzaj>  AQUA TECHNIK INSTALACIJE j.d.o.o. POREČ, OIB 17381623356 zastupanog po punomoćniku Dejan Kovačić</izvorni_sadrzaj>
    <derivirana_varijabla naziv="DomainObject.Predmet.ProtustrankaFormatedOIB_1">  AQUA TECHNIK INSTALACIJE j.d.o.o. POREČ, OIB 17381623356 zastupanog po punomoćniku Dejan Kovačić</derivirana_varijabla>
  </DomainObject.Predmet.ProtustrankaFormatedOIB>
  <DomainObject.Predmet.ProtustrankaFormatedWithAdress>
    <izvorni_sadrzaj> AQUA TECHNIK INSTALACIJE j.d.o.o. POREČ, Palacina 26, 52440 Poreč zastupanog po punomoćniku Dejan Kovačić</izvorni_sadrzaj>
    <derivirana_varijabla naziv="DomainObject.Predmet.ProtustrankaFormatedWithAdress_1"> AQUA TECHNIK INSTALACIJE j.d.o.o. POREČ, Palacina 26, 52440 Poreč zastupanog po punomoćniku Dejan Kovačić</derivirana_varijabla>
  </DomainObject.Predmet.ProtustrankaFormatedWithAdress>
  <DomainObject.Predmet.ProtustrankaFormatedWithAdressOIB>
    <izvorni_sadrzaj> AQUA TECHNIK INSTALACIJE j.d.o.o. POREČ, OIB 17381623356, Palacina 26, 52440 Poreč zastupanog po punomoćniku Dejan Kovačić</izvorni_sadrzaj>
    <derivirana_varijabla naziv="DomainObject.Predmet.ProtustrankaFormatedWithAdressOIB_1"> AQUA TECHNIK INSTALACIJE j.d.o.o. POREČ, OIB 17381623356, Palacina 26, 52440 Poreč zastupanog po punomoćniku Dejan Kovačić</derivirana_varijabla>
  </DomainObject.Predmet.ProtustrankaFormatedWithAdressOIB>
  <DomainObject.Predmet.ProtustrankaWithAdress>
    <izvorni_sadrzaj>AQUA TECHNIK INSTALACIJE j.d.o.o. POREČ Palacina 26, 52440 Poreč</izvorni_sadrzaj>
    <derivirana_varijabla naziv="DomainObject.Predmet.ProtustrankaWithAdress_1">AQUA TECHNIK INSTALACIJE j.d.o.o. POREČ Palacina 26, 52440 Poreč</derivirana_varijabla>
  </DomainObject.Predmet.ProtustrankaWithAdress>
  <DomainObject.Predmet.ProtustrankaWithAdressOIB>
    <izvorni_sadrzaj>AQUA TECHNIK INSTALACIJE j.d.o.o. POREČ, OIB 17381623356, Palacina 26, 52440 Poreč</izvorni_sadrzaj>
    <derivirana_varijabla naziv="DomainObject.Predmet.ProtustrankaWithAdressOIB_1">AQUA TECHNIK INSTALACIJE j.d.o.o. POREČ, OIB 17381623356, Palacina 26, 52440 Poreč</derivirana_varijabla>
  </DomainObject.Predmet.ProtustrankaWithAdressOIB>
  <DomainObject.Predmet.ProtustrankaNazivFormated>
    <izvorni_sadrzaj>AQUA TECHNIK INSTALACIJE j.d.o.o. POREČ</izvorni_sadrzaj>
    <derivirana_varijabla naziv="DomainObject.Predmet.ProtustrankaNazivFormated_1">AQUA TECHNIK INSTALACIJE j.d.o.o. POREČ</derivirana_varijabla>
  </DomainObject.Predmet.ProtustrankaNazivFormated>
  <DomainObject.Predmet.ProtustrankaNazivFormatedOIB>
    <izvorni_sadrzaj>AQUA TECHNIK INSTALACIJE j.d.o.o. POREČ, OIB 17381623356</izvorni_sadrzaj>
    <derivirana_varijabla naziv="DomainObject.Predmet.ProtustrankaNazivFormatedOIB_1">AQUA TECHNIK INSTALACIJE j.d.o.o. POREČ, OIB 17381623356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AQUA TECHNIK INSTALACIJE j.d.o.o. POREČ zastupanog po punomoćniku Dejan Kovačić</item>
    </izvorni_sadrzaj>
    <derivirana_varijabla naziv="DomainObject.Predmet.ProtuStrankaListFormated_1">
      <item>AQUA TECHNIK INSTALACIJE j.d.o.o. POREČ zastupanog po punomoćniku Dejan Kovačić</item>
    </derivirana_varijabla>
  </DomainObject.Predmet.ProtuStrankaListFormated>
  <DomainObject.Predmet.ProtuStrankaListFormatedOIB>
    <izvorni_sadrzaj>
      <item>AQUA TECHNIK INSTALACIJE j.d.o.o. POREČ, OIB 17381623356 zastupanog po punomoćniku Dejan Kovačić</item>
    </izvorni_sadrzaj>
    <derivirana_varijabla naziv="DomainObject.Predmet.ProtuStrankaListFormatedOIB_1">
      <item>AQUA TECHNIK INSTALACIJE j.d.o.o. POREČ, OIB 17381623356 zastupanog po punomoćniku Dejan Kovačić</item>
    </derivirana_varijabla>
  </DomainObject.Predmet.ProtuStrankaListFormatedOIB>
  <DomainObject.Predmet.ProtuStrankaListFormatedWithAdress>
    <izvorni_sadrzaj>
      <item>AQUA TECHNIK INSTALACIJE j.d.o.o. POREČ, Palacina 26, 52440 Poreč zastupanog po punomoćniku Dejan Kovačić</item>
    </izvorni_sadrzaj>
    <derivirana_varijabla naziv="DomainObject.Predmet.ProtuStrankaListFormatedWithAdress_1">
      <item>AQUA TECHNIK INSTALACIJE j.d.o.o. POREČ, Palacina 26, 52440 Poreč zastupanog po punomoćniku Dejan Kovačić</item>
    </derivirana_varijabla>
  </DomainObject.Predmet.ProtuStrankaListFormatedWithAdress>
  <DomainObject.Predmet.ProtuStrankaListFormatedWithAdressOIB>
    <izvorni_sadrzaj>
      <item>AQUA TECHNIK INSTALACIJE j.d.o.o. POREČ, OIB 17381623356, Palacina 26, 52440 Poreč zastupanog po punomoćniku Dejan Kovačić</item>
    </izvorni_sadrzaj>
    <derivirana_varijabla naziv="DomainObject.Predmet.ProtuStrankaListFormatedWithAdressOIB_1">
      <item>AQUA TECHNIK INSTALACIJE j.d.o.o. POREČ, OIB 17381623356, Palacina 26, 52440 Poreč zastupanog po punomoćniku Dejan Kovačić</item>
    </derivirana_varijabla>
  </DomainObject.Predmet.ProtuStrankaListFormatedWithAdressOIB>
  <DomainObject.Predmet.ProtuStrankaListNazivFormated>
    <izvorni_sadrzaj>
      <item>AQUA TECHNIK INSTALACIJE j.d.o.o. POREČ</item>
    </izvorni_sadrzaj>
    <derivirana_varijabla naziv="DomainObject.Predmet.ProtuStrankaListNazivFormated_1">
      <item>AQUA TECHNIK INSTALACIJE j.d.o.o. POREČ</item>
    </derivirana_varijabla>
  </DomainObject.Predmet.ProtuStrankaListNazivFormated>
  <DomainObject.Predmet.ProtuStrankaListNazivFormatedOIB>
    <izvorni_sadrzaj>
      <item>AQUA TECHNIK INSTALACIJE j.d.o.o. POREČ, OIB 17381623356</item>
    </izvorni_sadrzaj>
    <derivirana_varijabla naziv="DomainObject.Predmet.ProtuStrankaListNazivFormatedOIB_1">
      <item>AQUA TECHNIK INSTALACIJE j.d.o.o. POREČ, OIB 17381623356</item>
    </derivirana_varijabla>
  </DomainObject.Predmet.ProtuStrankaListNazivFormatedOIB>
  <DomainObject.Predmet.OstaliListFormated>
    <izvorni_sadrzaj>
      <item>Dejan Kovačić punomoćnik sudionika u postupku AQUA TECHNIK INSTALACIJE j.d.o.o. POREČ</item>
      <item>Ljubenko Antonia</item>
    </izvorni_sadrzaj>
    <derivirana_varijabla naziv="DomainObject.Predmet.OstaliListFormated_1">
      <item>Dejan Kovačić punomoćnik sudionika u postupku AQUA TECHNIK INSTALACIJE j.d.o.o. POREČ</item>
      <item>Ljubenko Antonia</item>
    </derivirana_varijabla>
  </DomainObject.Predmet.OstaliListFormated>
  <DomainObject.Predmet.OstaliListFormatedOIB>
    <izvorni_sadrzaj>
      <item>Dejan Kovačić, OIB 26885878965 punomoćnik sudionika u postupku AQUA TECHNIK INSTALACIJE j.d.o.o. POREČ</item>
      <item>Ljubenko Antonia, OIB 38955759387</item>
    </izvorni_sadrzaj>
    <derivirana_varijabla naziv="DomainObject.Predmet.OstaliListFormatedOIB_1">
      <item>Dejan Kovačić, OIB 26885878965 punomoćnik sudionika u postupku AQUA TECHNIK INSTALACIJE j.d.o.o. POREČ</item>
      <item>Ljubenko Antonia, OIB 38955759387</item>
    </derivirana_varijabla>
  </DomainObject.Predmet.OstaliListFormatedOIB>
  <DomainObject.Predmet.OstaliListFormatedWithAdress>
    <izvorni_sadrzaj>
      <item>Dejan Kovačić punomoćnik sudionika u postupku AQUA TECHNIK INSTALACIJE j.d.o.o. POREČ</item>
      <item>Ljubenko Antonia,  Ul. Bože Gumpca 53A, 52100 Pula</item>
    </izvorni_sadrzaj>
    <derivirana_varijabla naziv="DomainObject.Predmet.OstaliListFormatedWithAdress_1">
      <item>Dejan Kovačić punomoćnik sudionika u postupku AQUA TECHNIK INSTALACIJE j.d.o.o. POREČ</item>
      <item>Ljubenko Antonia,  Ul. Bože Gumpca 53A, 52100 Pula</item>
    </derivirana_varijabla>
  </DomainObject.Predmet.OstaliListFormatedWithAdress>
  <DomainObject.Predmet.OstaliListFormatedWithAdressOIB>
    <izvorni_sadrzaj>
      <item>Dejan Kovačić, OIB 26885878965 punomoćnik sudionika u postupku AQUA TECHNIK INSTALACIJE j.d.o.o. POREČ</item>
      <item>Ljubenko Antonia, OIB 38955759387,  Ul. Bože Gumpca 53A, 52100 Pula</item>
    </izvorni_sadrzaj>
    <derivirana_varijabla naziv="DomainObject.Predmet.OstaliListFormatedWithAdressOIB_1">
      <item>Dejan Kovačić, OIB 26885878965 punomoćnik sudionika u postupku AQUA TECHNIK INSTALACIJE j.d.o.o. POREČ</item>
      <item>Ljubenko Antonia, OIB 38955759387,  Ul. Bože Gumpca 53A, 52100 Pula</item>
    </derivirana_varijabla>
  </DomainObject.Predmet.OstaliListFormatedWithAdressOIB>
  <DomainObject.Predmet.OstaliListNazivFormated>
    <izvorni_sadrzaj>
      <item>Dejan Kovačić</item>
      <item>Ljubenko Antonia</item>
    </izvorni_sadrzaj>
    <derivirana_varijabla naziv="DomainObject.Predmet.OstaliListNazivFormated_1">
      <item>Dejan Kovačić</item>
      <item>Ljubenko Antonia</item>
    </derivirana_varijabla>
  </DomainObject.Predmet.OstaliListNazivFormated>
  <DomainObject.Predmet.OstaliListNazivFormatedOIB>
    <izvorni_sadrzaj>
      <item>Dejan Kovačić, OIB 26885878965</item>
      <item>Ljubenko Antonia, OIB 38955759387</item>
    </izvorni_sadrzaj>
    <derivirana_varijabla naziv="DomainObject.Predmet.OstaliListNazivFormatedOIB_1">
      <item>Dejan Kovačić, OIB 26885878965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St-322/2023-11</izvorni_sadrzaj>
    <derivirana_varijabla naziv="DomainObject.PoslovniBrojDokumenta_1">St-322/2023-11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AQUA TECHNIK INSTALACIJE j.d.o.o. POREČ</izvorni_sadrzaj>
    <derivirana_varijabla naziv="DomainObject.Predmet.ProtustrankaIDrugi_1">AQUA TECHNIK INSTALACIJE j.d.o.o.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AQUA TECHNIK INSTALACIJE j.d.o.o. POREČ, OIB 17381623356, Palacina 26, 52440 Poreč</izvorni_sadrzaj>
    <derivirana_varijabla naziv="DomainObject.Predmet.ProtustrankaIDrugiAdressOIB_1">AQUA TECHNIK INSTALACIJE j.d.o.o. POREČ, OIB 17381623356, Palacina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TECHNIK INSTALACIJE j.d.o.o. POREČ</item>
      <item>Financijska agencija (FINA)</item>
      <item>Dejan Kovačić</item>
      <item>Ljubenko Antonia</item>
    </izvorni_sadrzaj>
    <derivirana_varijabla naziv="DomainObject.Predmet.SudioniciListNaziv_1">
      <item>AQUA TECHNIK INSTALACIJE j.d.o.o. POREČ</item>
      <item>Financijska agencija (FINA)</item>
      <item>Dejan Kovačić</item>
      <item>Ljubenko Antonia</item>
    </derivirana_varijabla>
  </DomainObject.Predmet.SudioniciListNaziv>
  <DomainObject.Predmet.SudioniciListAdressOIB>
    <izvorni_sadrzaj>
      <item>AQUA TECHNIK INSTALACIJE j.d.o.o. POREČ, OIB 17381623356, Palacina 26,52440 Poreč</item>
      <item>Financijska agencija (FINA), OIB 85821130368, Ulica grada Vukovara 70,10000 Zagreb</item>
      <item>Dejan Kovačić, OIB 26885878965</item>
      <item>Ljubenko Antonia, OIB 38955759387,  Ul. Bože Gumpca 53A,52100 Pula</item>
    </izvorni_sadrzaj>
    <derivirana_varijabla naziv="DomainObject.Predmet.SudioniciListAdressOIB_1">
      <item>AQUA TECHNIK INSTALACIJE j.d.o.o. POREČ, OIB 17381623356, Palacina 26,52440 Poreč</item>
      <item>Financijska agencija (FINA), OIB 85821130368, Ulica grada Vukovara 70,10000 Zagreb</item>
      <item>Dejan Kovačić, OIB 26885878965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17381623356</item>
      <item>, OIB 85821130368</item>
      <item>, OIB 26885878965</item>
      <item>, OIB 38955759387</item>
    </izvorni_sadrzaj>
    <derivirana_varijabla naziv="DomainObject.Predmet.SudioniciListNazivOIB_1">
      <item>, OIB 17381623356</item>
      <item>, OIB 85821130368</item>
      <item>, OIB 26885878965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2023.</izvorni_sadrzaj>
    <derivirana_varijabla naziv="DomainObject.Predmet.DatumPocetkaProcesa_1">31.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4BEB9-260E-408C-AF7C-87DCFB8D16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267</properties:Words>
  <properties:Characters>1485</properties:Characters>
  <properties:Lines>67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2023-10-12T12:04:00Z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2023-10-13T11:18:00Z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St-322/2023-11 / Zapisnik - Ročište radi rasprave o uvjetima za otvaranje steč. post. (St-322-2023-11 (10,00) aqua technik instalacije.docx)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